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E51C0C" w:rsidRPr="0073431B" w14:paraId="3F804F84" w14:textId="77777777" w:rsidTr="00E51C0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7C2ED" w14:textId="77777777" w:rsidR="00E51C0C" w:rsidRPr="0073431B" w:rsidRDefault="00E51C0C" w:rsidP="00E51C0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DAC1B" w14:textId="77777777" w:rsidR="00E51C0C" w:rsidRPr="00FF1717" w:rsidRDefault="00E51C0C" w:rsidP="00E51C0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  <w:lang w:val="en-US"/>
              </w:rPr>
              <w:t>203C</w:t>
            </w:r>
          </w:p>
        </w:tc>
      </w:tr>
      <w:tr w:rsidR="00E51C0C" w14:paraId="05A702C7" w14:textId="77777777" w:rsidTr="00E51C0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74E46" w14:textId="77777777" w:rsidR="00E51C0C" w:rsidRPr="0073431B" w:rsidRDefault="00E51C0C" w:rsidP="00E51C0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2ACAB" w14:textId="6B59BBB7" w:rsidR="00E51C0C" w:rsidRPr="00C44B8B" w:rsidRDefault="00E51C0C" w:rsidP="00783CA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0" w:name="Поле1"/>
            <w:r>
              <w:rPr>
                <w:b/>
                <w:sz w:val="26"/>
                <w:szCs w:val="26"/>
                <w:u w:val="single"/>
              </w:rPr>
              <w:t>2</w:t>
            </w:r>
            <w:r w:rsidR="009C6F41">
              <w:rPr>
                <w:b/>
                <w:sz w:val="26"/>
                <w:szCs w:val="26"/>
                <w:u w:val="single"/>
              </w:rPr>
              <w:t>11690</w:t>
            </w:r>
            <w:r w:rsidR="00783CAB">
              <w:rPr>
                <w:b/>
                <w:sz w:val="26"/>
                <w:szCs w:val="26"/>
                <w:u w:val="single"/>
              </w:rPr>
              <w:t>8</w:t>
            </w:r>
            <w:r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0"/>
          </w:p>
        </w:tc>
      </w:tr>
    </w:tbl>
    <w:p w14:paraId="22C812FD" w14:textId="77777777" w:rsidR="008C331E" w:rsidRPr="00697DC5" w:rsidRDefault="008C331E" w:rsidP="008C331E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>“УТВЕРЖДАЮ”</w:t>
      </w:r>
    </w:p>
    <w:p w14:paraId="313B7A71" w14:textId="315BA13C" w:rsidR="00E51C0C" w:rsidRDefault="00E51C0C" w:rsidP="00E51C0C">
      <w:pPr>
        <w:tabs>
          <w:tab w:val="left" w:pos="993"/>
        </w:tabs>
        <w:spacing w:line="288" w:lineRule="auto"/>
        <w:rPr>
          <w:sz w:val="28"/>
          <w:szCs w:val="28"/>
        </w:rPr>
      </w:pPr>
      <w:r>
        <w:rPr>
          <w:sz w:val="26"/>
          <w:szCs w:val="26"/>
        </w:rPr>
        <w:t xml:space="preserve">                        И. о. </w:t>
      </w:r>
      <w:r>
        <w:rPr>
          <w:sz w:val="28"/>
          <w:szCs w:val="28"/>
        </w:rPr>
        <w:t xml:space="preserve">первого заместителя  </w:t>
      </w:r>
    </w:p>
    <w:p w14:paraId="408675EA" w14:textId="22CDD764" w:rsidR="008C331E" w:rsidRDefault="00E51C0C" w:rsidP="00E51C0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8"/>
          <w:szCs w:val="28"/>
        </w:rPr>
        <w:t>директора - главного инженера</w:t>
      </w:r>
    </w:p>
    <w:p w14:paraId="5853CC14" w14:textId="3379BDA9" w:rsidR="00E51C0C" w:rsidRDefault="00E51C0C" w:rsidP="00E51C0C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Арапов А.Л. </w:t>
      </w:r>
    </w:p>
    <w:p w14:paraId="6A40A94B" w14:textId="21C8F2A3" w:rsidR="00C44B8B" w:rsidRPr="00CB6078" w:rsidRDefault="00E51C0C" w:rsidP="00E51C0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sz w:val="26"/>
          <w:szCs w:val="26"/>
        </w:rPr>
        <w:t xml:space="preserve">           “____" ______________ 2015 г.</w:t>
      </w:r>
    </w:p>
    <w:p w14:paraId="6A40A957" w14:textId="77777777" w:rsidR="00C44B8B" w:rsidRPr="00CB6078" w:rsidRDefault="00C44B8B" w:rsidP="00C44B8B"/>
    <w:p w14:paraId="6A40A958" w14:textId="77777777" w:rsidR="00C44B8B" w:rsidRPr="00CB6078" w:rsidRDefault="00C44B8B" w:rsidP="00C44B8B"/>
    <w:p w14:paraId="6A40A959" w14:textId="77777777" w:rsidR="00C44B8B" w:rsidRPr="00CB6078" w:rsidRDefault="00C44B8B" w:rsidP="00C44B8B"/>
    <w:p w14:paraId="6A40A95A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6A40A95B" w14:textId="5D1A9179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FA0B20">
        <w:rPr>
          <w:b/>
          <w:sz w:val="26"/>
          <w:szCs w:val="26"/>
          <w:u w:val="single"/>
        </w:rPr>
        <w:t>Траверса ТМ5</w:t>
      </w:r>
      <w:r w:rsidR="00783CAB">
        <w:rPr>
          <w:b/>
          <w:sz w:val="26"/>
          <w:szCs w:val="26"/>
          <w:u w:val="single"/>
        </w:rPr>
        <w:t>6</w:t>
      </w:r>
      <w:r w:rsidR="00FA0B20">
        <w:rPr>
          <w:b/>
          <w:sz w:val="26"/>
          <w:szCs w:val="26"/>
          <w:u w:val="single"/>
        </w:rPr>
        <w:t xml:space="preserve"> 27.0002-</w:t>
      </w:r>
      <w:r w:rsidR="00344003">
        <w:rPr>
          <w:b/>
          <w:sz w:val="26"/>
          <w:szCs w:val="26"/>
          <w:u w:val="single"/>
        </w:rPr>
        <w:t>2</w:t>
      </w:r>
      <w:r w:rsidR="00783CAB">
        <w:rPr>
          <w:b/>
          <w:sz w:val="26"/>
          <w:szCs w:val="26"/>
          <w:u w:val="single"/>
        </w:rPr>
        <w:t>1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14:paraId="6A40A95C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A40A95D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6A40A95E" w14:textId="77B9FCDB"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1" w:name="Поле3"/>
      <w:r w:rsidR="005F3212" w:rsidRPr="005F3212">
        <w:rPr>
          <w:sz w:val="24"/>
          <w:szCs w:val="24"/>
        </w:rPr>
        <w:t>(</w:t>
      </w:r>
      <w:r w:rsidR="00FA0B20">
        <w:rPr>
          <w:b/>
          <w:sz w:val="26"/>
          <w:szCs w:val="26"/>
          <w:u w:val="single"/>
        </w:rPr>
        <w:t>Траверса ТМ5</w:t>
      </w:r>
      <w:r w:rsidR="00FB587B">
        <w:rPr>
          <w:b/>
          <w:sz w:val="26"/>
          <w:szCs w:val="26"/>
          <w:u w:val="single"/>
        </w:rPr>
        <w:t>6</w:t>
      </w:r>
      <w:bookmarkStart w:id="2" w:name="_GoBack"/>
      <w:bookmarkEnd w:id="2"/>
      <w:r w:rsidR="00FA0B20">
        <w:rPr>
          <w:b/>
          <w:sz w:val="26"/>
          <w:szCs w:val="26"/>
          <w:u w:val="single"/>
        </w:rPr>
        <w:t xml:space="preserve"> 27.0002-</w:t>
      </w:r>
      <w:bookmarkEnd w:id="1"/>
      <w:r w:rsidR="00344003">
        <w:rPr>
          <w:b/>
          <w:sz w:val="26"/>
          <w:szCs w:val="26"/>
          <w:u w:val="single"/>
        </w:rPr>
        <w:t>2</w:t>
      </w:r>
      <w:r w:rsidR="00783CAB">
        <w:rPr>
          <w:b/>
          <w:sz w:val="26"/>
          <w:szCs w:val="26"/>
          <w:u w:val="single"/>
        </w:rPr>
        <w:t>1</w:t>
      </w:r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3" w:name="Поле4"/>
      <w:r w:rsidR="00FA0B20">
        <w:rPr>
          <w:b/>
          <w:sz w:val="26"/>
          <w:szCs w:val="26"/>
          <w:u w:val="single"/>
        </w:rPr>
        <w:t>Номер чертежа типового проекта – 27.0002-</w:t>
      </w:r>
      <w:r w:rsidR="00344003">
        <w:rPr>
          <w:b/>
          <w:sz w:val="26"/>
          <w:szCs w:val="26"/>
          <w:u w:val="single"/>
        </w:rPr>
        <w:t>2</w:t>
      </w:r>
      <w:r w:rsidR="00783CAB">
        <w:rPr>
          <w:b/>
          <w:sz w:val="26"/>
          <w:szCs w:val="26"/>
          <w:u w:val="single"/>
        </w:rPr>
        <w:t>1</w:t>
      </w:r>
      <w:r w:rsidR="0073431B">
        <w:rPr>
          <w:b/>
          <w:sz w:val="26"/>
          <w:szCs w:val="26"/>
        </w:rPr>
        <w:t>.</w:t>
      </w:r>
      <w:bookmarkEnd w:id="3"/>
    </w:p>
    <w:p w14:paraId="6A40A95F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A40A960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6A40A961" w14:textId="77777777"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14:paraId="6A40A962" w14:textId="77777777"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14:paraId="6A40A963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A40A964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A40A965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A40A966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A40A967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 w:rsidRPr="00AB72BA">
        <w:rPr>
          <w:sz w:val="24"/>
          <w:szCs w:val="24"/>
        </w:rPr>
        <w:t>энергообъектах</w:t>
      </w:r>
      <w:proofErr w:type="spellEnd"/>
      <w:r w:rsidRPr="00AB72BA"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A40A968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 w:rsidRPr="00AB72BA">
        <w:rPr>
          <w:sz w:val="24"/>
          <w:szCs w:val="24"/>
        </w:rPr>
        <w:t>Россети</w:t>
      </w:r>
      <w:proofErr w:type="spellEnd"/>
      <w:r w:rsidRPr="00AB72BA">
        <w:rPr>
          <w:sz w:val="24"/>
          <w:szCs w:val="24"/>
        </w:rPr>
        <w:t>»;</w:t>
      </w:r>
    </w:p>
    <w:p w14:paraId="6A40A969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6A40A96A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6A40A96B" w14:textId="77777777"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proofErr w:type="gramStart"/>
      <w:r w:rsidRPr="00AB72BA">
        <w:rPr>
          <w:sz w:val="24"/>
          <w:szCs w:val="24"/>
        </w:rPr>
        <w:t>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  <w:proofErr w:type="gramEnd"/>
    </w:p>
    <w:p w14:paraId="6A40A96C" w14:textId="77777777"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</w:t>
      </w:r>
      <w:r w:rsidR="00F64720" w:rsidRPr="00AB72BA"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14:paraId="6A40A96D" w14:textId="77777777"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14:paraId="6A40A96E" w14:textId="47289268" w:rsidR="007118A9" w:rsidRPr="0073431B" w:rsidRDefault="00FA0B20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4" w:name="Поле5"/>
      <w:proofErr w:type="spellStart"/>
      <w:r>
        <w:rPr>
          <w:sz w:val="26"/>
          <w:szCs w:val="26"/>
          <w:lang w:val="en-US"/>
        </w:rPr>
        <w:t>Номер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чертежа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типового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проекта</w:t>
      </w:r>
      <w:proofErr w:type="spellEnd"/>
      <w:r>
        <w:rPr>
          <w:sz w:val="26"/>
          <w:szCs w:val="26"/>
          <w:lang w:val="en-US"/>
        </w:rPr>
        <w:t xml:space="preserve"> – 27.0002-</w:t>
      </w:r>
      <w:r w:rsidR="00E92033">
        <w:rPr>
          <w:sz w:val="26"/>
          <w:szCs w:val="26"/>
        </w:rPr>
        <w:t>21</w:t>
      </w:r>
      <w:r w:rsidR="0073431B" w:rsidRPr="0073431B">
        <w:rPr>
          <w:sz w:val="26"/>
          <w:szCs w:val="26"/>
          <w:lang w:val="en-US"/>
        </w:rPr>
        <w:t xml:space="preserve"> </w:t>
      </w:r>
      <w:bookmarkEnd w:id="4"/>
      <w:r w:rsidR="0073431B">
        <w:rPr>
          <w:sz w:val="26"/>
          <w:szCs w:val="26"/>
        </w:rPr>
        <w:t>;</w:t>
      </w:r>
    </w:p>
    <w:p w14:paraId="6A40A971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14:paraId="6A40A973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14:paraId="6A40A974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14:paraId="6A40A975" w14:textId="77777777"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proofErr w:type="gramStart"/>
      <w:r w:rsidRPr="007118A9">
        <w:rPr>
          <w:sz w:val="24"/>
          <w:szCs w:val="24"/>
        </w:rPr>
        <w:t>Г</w:t>
      </w:r>
      <w:proofErr w:type="gramEnd"/>
      <w:r w:rsidRPr="007118A9">
        <w:rPr>
          <w:sz w:val="24"/>
          <w:szCs w:val="24"/>
        </w:rPr>
        <w:t>OCT 34-13-931-86 «Штыри стальные для изоляторов. Технические условия»</w:t>
      </w:r>
    </w:p>
    <w:p w14:paraId="6A40A976" w14:textId="77777777"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14:paraId="6A40A977" w14:textId="77777777"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14:paraId="6A40A978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A40A979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14:paraId="6A40A97A" w14:textId="77777777"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A40A97B" w14:textId="77777777"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14:paraId="6A40A97C" w14:textId="77777777"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14:paraId="6A40A97D" w14:textId="77777777"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14:paraId="6A40A97E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A40A97F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6A40A980" w14:textId="77777777"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A40A981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A40A982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6A40A983" w14:textId="77777777"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14:paraId="6A40A984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A40A985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6A40A986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14:paraId="6A40A987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14:paraId="6A40A988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A40A989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A40A98A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>.</w:t>
      </w:r>
      <w:proofErr w:type="gramEnd"/>
      <w:r w:rsidRPr="00B46AE8">
        <w:rPr>
          <w:sz w:val="24"/>
          <w:szCs w:val="24"/>
        </w:rPr>
        <w:t xml:space="preserve">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14:paraId="6A40A98B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14:paraId="6A40A98C" w14:textId="77777777"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6A40A98D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A40A98E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6A40A98F" w14:textId="77777777"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6A40A990" w14:textId="77777777"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A40A991" w14:textId="77777777" w:rsidR="00562D55" w:rsidRPr="00CB6078" w:rsidRDefault="00562D55" w:rsidP="00451C4D">
      <w:pPr>
        <w:rPr>
          <w:sz w:val="26"/>
          <w:szCs w:val="26"/>
        </w:rPr>
      </w:pPr>
    </w:p>
    <w:p w14:paraId="6A40A992" w14:textId="77777777" w:rsidR="006D1941" w:rsidRPr="00CB6078" w:rsidRDefault="006D1941" w:rsidP="00451C4D">
      <w:pPr>
        <w:rPr>
          <w:sz w:val="26"/>
          <w:szCs w:val="26"/>
        </w:rPr>
      </w:pPr>
    </w:p>
    <w:p w14:paraId="6A40A993" w14:textId="77777777" w:rsidR="001D6900" w:rsidRPr="00CB6078" w:rsidRDefault="001D6900" w:rsidP="00451C4D">
      <w:pPr>
        <w:rPr>
          <w:sz w:val="26"/>
          <w:szCs w:val="26"/>
        </w:rPr>
      </w:pPr>
    </w:p>
    <w:p w14:paraId="6A40A994" w14:textId="77777777" w:rsidR="004A2665" w:rsidRPr="00CB6078" w:rsidRDefault="004A2665" w:rsidP="00451C4D">
      <w:pPr>
        <w:rPr>
          <w:sz w:val="26"/>
          <w:szCs w:val="26"/>
        </w:rPr>
      </w:pPr>
    </w:p>
    <w:p w14:paraId="6A40A995" w14:textId="36094679" w:rsidR="008F73A3" w:rsidRPr="00CB6078" w:rsidRDefault="0002315F" w:rsidP="008F73A3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   </w:t>
      </w:r>
      <w:r w:rsidRPr="0002315F">
        <w:rPr>
          <w:sz w:val="26"/>
          <w:szCs w:val="26"/>
          <w:u w:val="single"/>
        </w:rPr>
        <w:t>Инженер 1 категории УРС</w:t>
      </w:r>
      <w:r>
        <w:rPr>
          <w:sz w:val="26"/>
          <w:szCs w:val="26"/>
        </w:rPr>
        <w:t xml:space="preserve">                                   /</w:t>
      </w:r>
      <w:r w:rsidRPr="00CB6078">
        <w:rPr>
          <w:sz w:val="26"/>
          <w:szCs w:val="26"/>
        </w:rPr>
        <w:t>________________</w:t>
      </w:r>
      <w:r w:rsidR="008F73A3" w:rsidRPr="00CB6078">
        <w:rPr>
          <w:sz w:val="26"/>
          <w:szCs w:val="26"/>
        </w:rPr>
        <w:t>/</w:t>
      </w:r>
      <w:r w:rsidRPr="0002315F">
        <w:rPr>
          <w:sz w:val="26"/>
          <w:szCs w:val="26"/>
          <w:u w:val="single"/>
        </w:rPr>
        <w:t xml:space="preserve"> Семенихин С.А</w:t>
      </w:r>
      <w:r w:rsidR="008F73A3" w:rsidRPr="00CB6078">
        <w:rPr>
          <w:sz w:val="26"/>
          <w:szCs w:val="26"/>
        </w:rPr>
        <w:t xml:space="preserve">                                                                                                                        </w:t>
      </w:r>
    </w:p>
    <w:p w14:paraId="6A40A996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6A40A997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7D3D63" w14:textId="77777777" w:rsidR="00D56F81" w:rsidRDefault="00D56F81">
      <w:r>
        <w:separator/>
      </w:r>
    </w:p>
  </w:endnote>
  <w:endnote w:type="continuationSeparator" w:id="0">
    <w:p w14:paraId="74E80D9B" w14:textId="77777777" w:rsidR="00D56F81" w:rsidRDefault="00D56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B26B83" w14:textId="77777777" w:rsidR="00D56F81" w:rsidRDefault="00D56F81">
      <w:r>
        <w:separator/>
      </w:r>
    </w:p>
  </w:footnote>
  <w:footnote w:type="continuationSeparator" w:id="0">
    <w:p w14:paraId="5AEBC892" w14:textId="77777777" w:rsidR="00D56F81" w:rsidRDefault="00D56F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40A99C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A40A99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20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15F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1646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003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3941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0067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3DF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3CAB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23A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118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31E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6F4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6F81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1C0C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033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B20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87B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717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40A9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0EB4E-8E22-4EB4-967E-E5F187AE30E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E12848BD-7875-46AE-86D6-BA101E96B4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F5AF9F-589A-4591-838E-7AFDDB3A87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B7B9A8-9171-4E7C-9EB2-894B39A63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</TotalTime>
  <Pages>3</Pages>
  <Words>1072</Words>
  <Characters>6115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Бронников Никита Юрьевич</cp:lastModifiedBy>
  <cp:revision>5</cp:revision>
  <cp:lastPrinted>2010-09-30T13:29:00Z</cp:lastPrinted>
  <dcterms:created xsi:type="dcterms:W3CDTF">2015-05-14T10:58:00Z</dcterms:created>
  <dcterms:modified xsi:type="dcterms:W3CDTF">2015-05-14T12:58:00Z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